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C59F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C59F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C59F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C59F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93409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9C59FE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9C59FE" w:rsidRPr="009C59FE">
          <w:rPr>
            <w:bCs/>
          </w:rPr>
          <w:t>24</w:t>
        </w:r>
        <w:r w:rsidR="009C59FE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93409C" w:rsidRPr="0093409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93409C" w:rsidRPr="0093409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93409C" w:rsidRPr="0093409C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93409C" w:rsidRPr="0093409C">
          <w:rPr>
            <w:u w:val="single"/>
          </w:rPr>
          <w:t xml:space="preserve"> 11091/041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93409C" w:rsidRPr="0093409C">
          <w:rPr>
            <w:rStyle w:val="aa"/>
          </w:rPr>
          <w:t xml:space="preserve"> Воспитатель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93409C" w:rsidRPr="0093409C">
          <w:rPr>
            <w:rStyle w:val="aa"/>
          </w:rPr>
          <w:t xml:space="preserve"> 20436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93409C" w:rsidRPr="0093409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C59FE" w:rsidRPr="001D5852" w:rsidTr="00F912F0">
        <w:trPr>
          <w:jc w:val="center"/>
        </w:trPr>
        <w:tc>
          <w:tcPr>
            <w:tcW w:w="4678" w:type="dxa"/>
            <w:vAlign w:val="center"/>
          </w:tcPr>
          <w:p w:rsidR="009C59FE" w:rsidRPr="001D5852" w:rsidRDefault="009C59FE" w:rsidP="009C59FE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C59FE" w:rsidRPr="001D5852" w:rsidRDefault="009C59FE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C59FE" w:rsidRPr="001D5852" w:rsidRDefault="009C59FE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C59FE" w:rsidRPr="001D5852" w:rsidRDefault="009C59FE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C59FE" w:rsidRPr="001D5852" w:rsidRDefault="009C59FE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C59FE" w:rsidRPr="009C59FE" w:rsidRDefault="0039716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C59FE" w:rsidRPr="009C59FE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C59FE" w:rsidRPr="009C59FE" w:rsidRDefault="009C59FE" w:rsidP="00AD14A4">
      <w:r w:rsidRPr="009C59FE">
        <w:t>- Руководство по эксплуатации прибора комбинированного ТКА-ПКМ (08) пульсметр + люксметр;</w:t>
      </w:r>
    </w:p>
    <w:p w:rsidR="009C59FE" w:rsidRPr="009C59FE" w:rsidRDefault="009C59FE" w:rsidP="00AD14A4">
      <w:r w:rsidRPr="009C59FE">
        <w:t>- Руководство по эксплуатации прибора комбинированного ТКА-ПКМ (02) люксметр + яркомер;</w:t>
      </w:r>
    </w:p>
    <w:p w:rsidR="009C59FE" w:rsidRPr="009C59FE" w:rsidRDefault="009C59FE" w:rsidP="00AD14A4">
      <w:r w:rsidRPr="009C59F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C59FE" w:rsidP="00AD14A4">
      <w:r w:rsidRPr="009C59FE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39716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9C59FE" w:rsidRPr="001D5852" w:rsidTr="00234932">
        <w:trPr>
          <w:jc w:val="center"/>
        </w:trPr>
        <w:tc>
          <w:tcPr>
            <w:tcW w:w="2969" w:type="dxa"/>
            <w:vAlign w:val="center"/>
          </w:tcPr>
          <w:p w:rsidR="009C59FE" w:rsidRPr="001D5852" w:rsidRDefault="009C59FE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9C59FE" w:rsidRPr="001D5852" w:rsidTr="000D1F5B">
        <w:trPr>
          <w:jc w:val="center"/>
        </w:trPr>
        <w:tc>
          <w:tcPr>
            <w:tcW w:w="3237" w:type="dxa"/>
            <w:vAlign w:val="center"/>
          </w:tcPr>
          <w:p w:rsidR="009C59FE" w:rsidRPr="009C59FE" w:rsidRDefault="009C59FE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9C59FE" w:rsidRPr="001D5852" w:rsidRDefault="009C59FE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9C59FE" w:rsidRPr="001D5852" w:rsidRDefault="009C59FE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C59FE" w:rsidRPr="009C59FE" w:rsidRDefault="009C59FE" w:rsidP="00883461">
            <w:pPr>
              <w:pStyle w:val="a8"/>
              <w:rPr>
                <w:b/>
              </w:rPr>
            </w:pPr>
            <w:r w:rsidRPr="009C59FE">
              <w:rPr>
                <w:b/>
              </w:rPr>
              <w:t>40</w:t>
            </w:r>
          </w:p>
        </w:tc>
      </w:tr>
      <w:tr w:rsidR="009C59FE" w:rsidRPr="001D5852" w:rsidTr="000D1F5B">
        <w:trPr>
          <w:jc w:val="center"/>
        </w:trPr>
        <w:tc>
          <w:tcPr>
            <w:tcW w:w="3237" w:type="dxa"/>
            <w:vAlign w:val="center"/>
          </w:tcPr>
          <w:p w:rsidR="009C59FE" w:rsidRPr="009C59FE" w:rsidRDefault="009C59FE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C59FE" w:rsidRPr="001D5852" w:rsidRDefault="009C59FE" w:rsidP="00883461">
            <w:pPr>
              <w:pStyle w:val="a8"/>
            </w:pPr>
            <w:r>
              <w:t>350</w:t>
            </w:r>
          </w:p>
        </w:tc>
        <w:tc>
          <w:tcPr>
            <w:tcW w:w="1984" w:type="dxa"/>
            <w:vAlign w:val="center"/>
          </w:tcPr>
          <w:p w:rsidR="009C59FE" w:rsidRDefault="009C59FE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C59FE" w:rsidRPr="001D5852" w:rsidRDefault="009C59F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C59FE" w:rsidRPr="009C59FE" w:rsidRDefault="009C59FE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C59FE" w:rsidRPr="009C59FE">
          <w:rPr>
            <w:bCs/>
          </w:rPr>
          <w:t>-</w:t>
        </w:r>
        <w:r w:rsidR="009C59FE" w:rsidRPr="009C59FE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C59FE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C59FE" w:rsidTr="009C59F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C59FE" w:rsidRDefault="009C59FE" w:rsidP="00AA46ED">
            <w:pPr>
              <w:pStyle w:val="a8"/>
            </w:pPr>
            <w:r w:rsidRPr="009C59F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C59F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C59FE" w:rsidRDefault="009C59FE" w:rsidP="00AA46ED">
            <w:pPr>
              <w:pStyle w:val="a8"/>
            </w:pPr>
            <w:r w:rsidRPr="009C59F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C59F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C59F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C59F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C59FE" w:rsidRDefault="009C59FE" w:rsidP="00AA46ED">
            <w:pPr>
              <w:pStyle w:val="a8"/>
            </w:pPr>
            <w:r w:rsidRPr="009C59FE">
              <w:t>Митяева Ольга Александровна</w:t>
            </w:r>
          </w:p>
        </w:tc>
      </w:tr>
      <w:tr w:rsidR="00AA46ED" w:rsidRPr="009C59F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C59FE" w:rsidRDefault="009C59FE" w:rsidP="00AA46ED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C59F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C59FE" w:rsidRDefault="009C59FE" w:rsidP="00AA46ED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C59F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C59FE" w:rsidRDefault="009C59FE" w:rsidP="00AA46ED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C59F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C59FE" w:rsidRDefault="009C59FE" w:rsidP="00AA46ED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C59FE" w:rsidTr="009C59F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C59FE" w:rsidRDefault="009C59FE" w:rsidP="00250DF5">
            <w:pPr>
              <w:pStyle w:val="a8"/>
            </w:pPr>
            <w:r w:rsidRPr="009C59F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C59FE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C59FE" w:rsidRDefault="009C59FE" w:rsidP="00250DF5">
            <w:pPr>
              <w:pStyle w:val="a8"/>
            </w:pPr>
            <w:r w:rsidRPr="009C59F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C59FE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C59FE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C59FE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C59FE" w:rsidRDefault="009C59FE" w:rsidP="00250DF5">
            <w:pPr>
              <w:pStyle w:val="a8"/>
            </w:pPr>
            <w:r w:rsidRPr="009C59FE">
              <w:t>Лукичев Дмитрий Олегович</w:t>
            </w:r>
          </w:p>
        </w:tc>
      </w:tr>
      <w:tr w:rsidR="00250DF5" w:rsidRPr="009C59F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C59FE" w:rsidRDefault="009C59FE" w:rsidP="00250DF5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C59F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C59FE" w:rsidRDefault="009C59FE" w:rsidP="00250DF5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C59FE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C59FE" w:rsidRDefault="009C59FE" w:rsidP="00250DF5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C59F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C59FE" w:rsidRDefault="009C59FE" w:rsidP="00250DF5">
            <w:pPr>
              <w:pStyle w:val="a8"/>
              <w:rPr>
                <w:b/>
                <w:vertAlign w:val="superscript"/>
              </w:rPr>
            </w:pPr>
            <w:r w:rsidRPr="009C59FE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9FE" w:rsidRDefault="009C59FE" w:rsidP="0076042D">
      <w:pPr>
        <w:pStyle w:val="a9"/>
      </w:pPr>
      <w:r>
        <w:separator/>
      </w:r>
    </w:p>
  </w:endnote>
  <w:endnote w:type="continuationSeparator" w:id="0">
    <w:p w:rsidR="009C59FE" w:rsidRDefault="009C59F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3409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39716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397165" w:rsidRPr="00F912F0">
            <w:rPr>
              <w:rStyle w:val="ad"/>
              <w:sz w:val="20"/>
              <w:szCs w:val="20"/>
            </w:rPr>
            <w:fldChar w:fldCharType="separate"/>
          </w:r>
          <w:r w:rsidR="0093409C">
            <w:rPr>
              <w:rStyle w:val="ad"/>
              <w:noProof/>
              <w:sz w:val="20"/>
              <w:szCs w:val="20"/>
            </w:rPr>
            <w:t>1</w:t>
          </w:r>
          <w:r w:rsidR="0039716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3409C" w:rsidRPr="0093409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9FE" w:rsidRDefault="009C59FE" w:rsidP="0076042D">
      <w:pPr>
        <w:pStyle w:val="a9"/>
      </w:pPr>
      <w:r>
        <w:separator/>
      </w:r>
    </w:p>
  </w:footnote>
  <w:footnote w:type="continuationSeparator" w:id="0">
    <w:p w:rsidR="009C59FE" w:rsidRDefault="009C59F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41, 11091/041-1А (11091/04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1- О "/>
    <w:docVar w:name="oborud" w:val=" Отсутствуе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64E204C367144AFACFC558A159D541C"/>
    <w:docVar w:name="rm_id" w:val="187"/>
    <w:docVar w:name="rm_name" w:val=" Воспитатель "/>
    <w:docVar w:name="rm_number" w:val=" 11091/04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ет "/>
    <w:docVar w:name="version" w:val="51"/>
    <w:docVar w:name="zona_name" w:val="Кабинет"/>
    <w:docVar w:name="zona_time" w:val="40"/>
  </w:docVars>
  <w:rsids>
    <w:rsidRoot w:val="00354AEA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2F466A"/>
    <w:rsid w:val="00305B2F"/>
    <w:rsid w:val="003360D5"/>
    <w:rsid w:val="00354AEA"/>
    <w:rsid w:val="00367816"/>
    <w:rsid w:val="003876C3"/>
    <w:rsid w:val="00397165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3409C"/>
    <w:rsid w:val="00967790"/>
    <w:rsid w:val="009C59F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2016-11-24T12:44:00Z</dcterms:created>
  <dcterms:modified xsi:type="dcterms:W3CDTF">2016-11-25T06:30:00Z</dcterms:modified>
</cp:coreProperties>
</file>